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38" w:rsidRDefault="002A4F38" w:rsidP="007D4A45">
      <w:pPr>
        <w:pStyle w:val="titlep"/>
      </w:pPr>
      <w:r>
        <w:t>РЕЕСТР ПУСТУЮЩИХ ДОМОВ</w:t>
      </w:r>
    </w:p>
    <w:p w:rsidR="002A4F38" w:rsidRPr="007D4A45" w:rsidRDefault="002A4F38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2A4F3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2A4F3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 98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2A4F3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2A4F3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Замшено</w:t>
            </w:r>
          </w:p>
        </w:tc>
      </w:tr>
      <w:tr w:rsidR="002A4F3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2A4F3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994E39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25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2A4F3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50,0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5,5х8,0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1940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2A4F3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2A4F3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A4F38" w:rsidRPr="00BB55A1" w:rsidRDefault="002A4F38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сарай</w:t>
            </w:r>
          </w:p>
        </w:tc>
      </w:tr>
      <w:tr w:rsidR="002A4F3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2A4F3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2A4F3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2A4F3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Агнистикова Мария Петровна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3E299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6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2A4F3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A4F3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2A4F3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2A4F3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A4F38" w:rsidRPr="00BB55A1" w:rsidRDefault="002A4F3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A4F3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A4F3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A4F38" w:rsidRPr="00BB55A1" w:rsidRDefault="002A4F3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2A4F38" w:rsidRDefault="002A4F38" w:rsidP="00992231">
      <w:pPr>
        <w:pStyle w:val="endform"/>
        <w:ind w:firstLine="0"/>
      </w:pPr>
    </w:p>
    <w:sectPr w:rsidR="002A4F38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D1319"/>
    <w:rsid w:val="000D2EEE"/>
    <w:rsid w:val="000E296F"/>
    <w:rsid w:val="000F6252"/>
    <w:rsid w:val="0010774D"/>
    <w:rsid w:val="00120B48"/>
    <w:rsid w:val="00141418"/>
    <w:rsid w:val="001457BE"/>
    <w:rsid w:val="00165691"/>
    <w:rsid w:val="00176EC0"/>
    <w:rsid w:val="0018525E"/>
    <w:rsid w:val="00196A18"/>
    <w:rsid w:val="001E1AAC"/>
    <w:rsid w:val="001F5E9E"/>
    <w:rsid w:val="0021386B"/>
    <w:rsid w:val="00224C34"/>
    <w:rsid w:val="00237772"/>
    <w:rsid w:val="0024094A"/>
    <w:rsid w:val="00254586"/>
    <w:rsid w:val="00262BAD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36AAC"/>
    <w:rsid w:val="00541CA2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3E91"/>
    <w:rsid w:val="00AD67F9"/>
    <w:rsid w:val="00B21BD6"/>
    <w:rsid w:val="00B26411"/>
    <w:rsid w:val="00B350E0"/>
    <w:rsid w:val="00B3512F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37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630</Words>
  <Characters>3592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2007-10-29T09:30:00Z</dcterms:created>
  <dcterms:modified xsi:type="dcterms:W3CDTF">2007-10-29T09:31:00Z</dcterms:modified>
</cp:coreProperties>
</file>